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F3C" w:rsidRPr="003F0DCF" w:rsidRDefault="00AF4F3C" w:rsidP="009272A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3F0DCF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AF4F3C" w:rsidRPr="001402A6" w:rsidRDefault="00AF4F3C" w:rsidP="004B5EF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B050"/>
          <w:sz w:val="28"/>
          <w:szCs w:val="28"/>
          <w:lang w:eastAsia="en-US"/>
        </w:rPr>
      </w:pPr>
      <w:r w:rsidRPr="003F0DCF">
        <w:rPr>
          <w:rFonts w:ascii="Times New Roman" w:hAnsi="Times New Roman"/>
          <w:b/>
          <w:bCs/>
          <w:sz w:val="24"/>
          <w:szCs w:val="24"/>
        </w:rPr>
        <w:t xml:space="preserve">к проекту административного регламента по предоставлению муниципальной услуги Администрацией </w:t>
      </w:r>
      <w:r>
        <w:rPr>
          <w:rFonts w:ascii="Times New Roman" w:hAnsi="Times New Roman"/>
          <w:b/>
          <w:bCs/>
          <w:sz w:val="24"/>
          <w:szCs w:val="24"/>
        </w:rPr>
        <w:t>Пристенского</w:t>
      </w:r>
      <w:r w:rsidRPr="003F0DCF">
        <w:rPr>
          <w:rFonts w:ascii="Times New Roman" w:hAnsi="Times New Roman"/>
          <w:b/>
          <w:bCs/>
          <w:sz w:val="24"/>
          <w:szCs w:val="24"/>
        </w:rPr>
        <w:t xml:space="preserve"> сельсовета </w:t>
      </w:r>
      <w:r>
        <w:rPr>
          <w:rFonts w:ascii="Times New Roman" w:hAnsi="Times New Roman"/>
          <w:b/>
          <w:bCs/>
          <w:sz w:val="24"/>
          <w:szCs w:val="24"/>
        </w:rPr>
        <w:t>Пристенского</w:t>
      </w:r>
      <w:r w:rsidRPr="003F0DCF">
        <w:rPr>
          <w:rFonts w:ascii="Times New Roman" w:hAnsi="Times New Roman"/>
          <w:b/>
          <w:bCs/>
          <w:sz w:val="24"/>
          <w:szCs w:val="24"/>
        </w:rPr>
        <w:t xml:space="preserve"> района Курской области </w:t>
      </w:r>
      <w:r w:rsidRPr="00AA0719">
        <w:rPr>
          <w:rFonts w:ascii="Times New Roman" w:hAnsi="Times New Roman"/>
          <w:b/>
          <w:bCs/>
          <w:sz w:val="24"/>
          <w:szCs w:val="24"/>
        </w:rPr>
        <w:t>«</w:t>
      </w:r>
      <w:r w:rsidRPr="004B5EFE">
        <w:rPr>
          <w:rFonts w:ascii="Times New Roman" w:hAnsi="Times New Roman"/>
          <w:b/>
          <w:sz w:val="24"/>
          <w:szCs w:val="24"/>
          <w:lang w:eastAsia="en-US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на торгах»</w:t>
      </w:r>
    </w:p>
    <w:p w:rsidR="00AF4F3C" w:rsidRPr="003F0DCF" w:rsidRDefault="00AF4F3C" w:rsidP="004B5E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0DCF">
        <w:rPr>
          <w:rFonts w:ascii="Times New Roman" w:hAnsi="Times New Roman"/>
          <w:sz w:val="24"/>
          <w:szCs w:val="24"/>
        </w:rPr>
        <w:t> </w:t>
      </w:r>
    </w:p>
    <w:p w:rsidR="00AF4F3C" w:rsidRPr="004B5EFE" w:rsidRDefault="00AF4F3C" w:rsidP="004B5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B050"/>
          <w:sz w:val="28"/>
          <w:szCs w:val="28"/>
          <w:lang w:eastAsia="en-US"/>
        </w:rPr>
      </w:pPr>
      <w:r w:rsidRPr="007A0803">
        <w:rPr>
          <w:rFonts w:ascii="Times New Roman" w:hAnsi="Times New Roman"/>
          <w:sz w:val="28"/>
          <w:szCs w:val="28"/>
        </w:rPr>
        <w:t xml:space="preserve">Проект Административного регламента предоставления Администрацией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7A0803">
        <w:rPr>
          <w:rFonts w:ascii="Times New Roman" w:hAnsi="Times New Roman"/>
          <w:sz w:val="28"/>
          <w:szCs w:val="28"/>
        </w:rPr>
        <w:t xml:space="preserve"> сельсовета Пристенского района муниципальной услуги </w:t>
      </w:r>
      <w:r w:rsidRPr="00AA0719">
        <w:rPr>
          <w:rFonts w:ascii="Times New Roman" w:hAnsi="Times New Roman"/>
          <w:sz w:val="28"/>
          <w:szCs w:val="28"/>
        </w:rPr>
        <w:t>«</w:t>
      </w:r>
      <w:r w:rsidRPr="004B5EFE">
        <w:rPr>
          <w:rFonts w:ascii="Times New Roman" w:hAnsi="Times New Roman"/>
          <w:sz w:val="28"/>
          <w:szCs w:val="28"/>
          <w:lang w:eastAsia="en-US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на торгах»</w:t>
      </w:r>
      <w:r w:rsidRPr="007A0803">
        <w:rPr>
          <w:rFonts w:ascii="Times New Roman" w:hAnsi="Times New Roman"/>
          <w:sz w:val="28"/>
          <w:szCs w:val="28"/>
        </w:rPr>
        <w:t>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AF4F3C" w:rsidRPr="007A0803" w:rsidRDefault="00AF4F3C" w:rsidP="00AA07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 xml:space="preserve"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7A0803">
        <w:rPr>
          <w:rFonts w:ascii="Times New Roman" w:hAnsi="Times New Roman"/>
          <w:sz w:val="28"/>
          <w:szCs w:val="28"/>
        </w:rPr>
        <w:t xml:space="preserve"> сельсовета Пристенского района в целях исполнения муниципальной услуги.</w:t>
      </w:r>
    </w:p>
    <w:p w:rsidR="00AF4F3C" w:rsidRPr="007A0803" w:rsidRDefault="00AF4F3C" w:rsidP="00AA07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AF4F3C" w:rsidRPr="007A0803" w:rsidRDefault="00AF4F3C" w:rsidP="00AA0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AF4F3C" w:rsidRPr="007A0803" w:rsidRDefault="00AF4F3C" w:rsidP="00AA0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получение необходимой информации в рамках межведомственного взаимодействия;</w:t>
      </w:r>
    </w:p>
    <w:p w:rsidR="00AF4F3C" w:rsidRPr="007A0803" w:rsidRDefault="00AF4F3C" w:rsidP="00AA0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AF4F3C" w:rsidRPr="007A0803" w:rsidRDefault="00AF4F3C" w:rsidP="00AA07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</w:t>
      </w:r>
      <w:r>
        <w:rPr>
          <w:rFonts w:ascii="Times New Roman" w:hAnsi="Times New Roman"/>
          <w:sz w:val="28"/>
          <w:szCs w:val="28"/>
        </w:rPr>
        <w:t>Пристенский</w:t>
      </w:r>
      <w:r w:rsidRPr="007A0803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в сети «Интернет».</w:t>
      </w:r>
    </w:p>
    <w:p w:rsidR="00AF4F3C" w:rsidRPr="007A0803" w:rsidRDefault="00AF4F3C" w:rsidP="00AA07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AF4F3C" w:rsidRPr="007A0803" w:rsidRDefault="00AF4F3C" w:rsidP="00AA07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AF4F3C" w:rsidRPr="007A0803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2A4"/>
    <w:rsid w:val="000E13C1"/>
    <w:rsid w:val="001402A6"/>
    <w:rsid w:val="00211EAD"/>
    <w:rsid w:val="003769DC"/>
    <w:rsid w:val="003F0DCF"/>
    <w:rsid w:val="00480323"/>
    <w:rsid w:val="004B5EFE"/>
    <w:rsid w:val="006A094C"/>
    <w:rsid w:val="007A0803"/>
    <w:rsid w:val="008A4469"/>
    <w:rsid w:val="009272A4"/>
    <w:rsid w:val="00975249"/>
    <w:rsid w:val="009D0C18"/>
    <w:rsid w:val="00AA0719"/>
    <w:rsid w:val="00AE6442"/>
    <w:rsid w:val="00AF4F3C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E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809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9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404</Words>
  <Characters>2307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10</cp:revision>
  <dcterms:created xsi:type="dcterms:W3CDTF">2018-11-16T07:51:00Z</dcterms:created>
  <dcterms:modified xsi:type="dcterms:W3CDTF">2018-12-17T12:47:00Z</dcterms:modified>
</cp:coreProperties>
</file>